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7"/>
        <w:gridCol w:w="4927"/>
      </w:tblGrid>
      <w:tr w:rsidR="002733AA" w:rsidRPr="00915609" w:rsidTr="00915609">
        <w:tc>
          <w:tcPr>
            <w:tcW w:w="4927" w:type="dxa"/>
          </w:tcPr>
          <w:p w:rsidR="002733AA" w:rsidRPr="00915609" w:rsidRDefault="002733AA" w:rsidP="009156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2733AA" w:rsidRDefault="002733AA" w:rsidP="007B15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609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2733AA" w:rsidRPr="00915609" w:rsidRDefault="002733AA" w:rsidP="007B15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33AA" w:rsidRDefault="002733AA" w:rsidP="007B15A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5609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заявлению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перечислении </w:t>
            </w:r>
          </w:p>
          <w:p w:rsidR="002733AA" w:rsidRDefault="002733AA" w:rsidP="007B15A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субсидий на возмещение части затрат на уплату страховой премии по дог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вору сельскохозяйственного страхов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ния на расчетный счет страховой </w:t>
            </w:r>
          </w:p>
          <w:p w:rsidR="002733AA" w:rsidRPr="007B15A5" w:rsidRDefault="002733AA" w:rsidP="007B15A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организации</w:t>
            </w:r>
          </w:p>
          <w:p w:rsidR="002733AA" w:rsidRPr="00915609" w:rsidRDefault="002733AA" w:rsidP="007B15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733AA" w:rsidRDefault="002733AA" w:rsidP="000E0AC3">
      <w:pPr>
        <w:pStyle w:val="ConsPlusTitle"/>
        <w:rPr>
          <w:b w:val="0"/>
          <w:sz w:val="28"/>
          <w:szCs w:val="28"/>
        </w:rPr>
      </w:pPr>
    </w:p>
    <w:p w:rsidR="002733AA" w:rsidRDefault="002733AA" w:rsidP="000E0AC3">
      <w:pPr>
        <w:pStyle w:val="ConsPlusTitle"/>
        <w:rPr>
          <w:b w:val="0"/>
          <w:sz w:val="28"/>
          <w:szCs w:val="28"/>
        </w:rPr>
      </w:pPr>
    </w:p>
    <w:p w:rsidR="002733AA" w:rsidRDefault="002733AA" w:rsidP="003B0DF1">
      <w:pPr>
        <w:pStyle w:val="ConsPlusTitle"/>
        <w:rPr>
          <w:b w:val="0"/>
          <w:sz w:val="28"/>
          <w:szCs w:val="28"/>
          <w:lang w:val="en-US"/>
        </w:rPr>
      </w:pPr>
    </w:p>
    <w:p w:rsidR="002733AA" w:rsidRPr="00EF3F59" w:rsidRDefault="002733AA" w:rsidP="003B0DF1">
      <w:pPr>
        <w:pStyle w:val="ConsPlusTitle"/>
        <w:rPr>
          <w:b w:val="0"/>
          <w:sz w:val="28"/>
          <w:szCs w:val="28"/>
          <w:lang w:val="en-US"/>
        </w:rPr>
      </w:pPr>
    </w:p>
    <w:p w:rsidR="002733AA" w:rsidRDefault="002733AA" w:rsidP="003B0DF1">
      <w:pPr>
        <w:pStyle w:val="ConsPlusTitle"/>
        <w:rPr>
          <w:b w:val="0"/>
          <w:sz w:val="28"/>
          <w:szCs w:val="28"/>
        </w:rPr>
      </w:pPr>
    </w:p>
    <w:p w:rsidR="002733AA" w:rsidRDefault="002733AA" w:rsidP="003B0DF1">
      <w:pPr>
        <w:pStyle w:val="ConsPlusTitle"/>
        <w:rPr>
          <w:b w:val="0"/>
          <w:sz w:val="28"/>
          <w:szCs w:val="28"/>
        </w:rPr>
      </w:pPr>
    </w:p>
    <w:p w:rsidR="002733AA" w:rsidRPr="00CD2D84" w:rsidRDefault="002733AA" w:rsidP="000E0AC3">
      <w:pPr>
        <w:pStyle w:val="ConsPlusTitle"/>
        <w:jc w:val="center"/>
        <w:rPr>
          <w:sz w:val="28"/>
          <w:szCs w:val="28"/>
        </w:rPr>
      </w:pPr>
      <w:r w:rsidRPr="00CD2D84">
        <w:rPr>
          <w:sz w:val="28"/>
          <w:szCs w:val="28"/>
        </w:rPr>
        <w:t>ЛИСТ СОГЛАСОВАНИЯ</w:t>
      </w:r>
    </w:p>
    <w:p w:rsidR="002733AA" w:rsidRPr="00CD2D84" w:rsidRDefault="002733AA" w:rsidP="000E0AC3">
      <w:pPr>
        <w:pStyle w:val="ConsPlusTitle"/>
        <w:jc w:val="center"/>
        <w:rPr>
          <w:sz w:val="28"/>
          <w:szCs w:val="28"/>
        </w:rPr>
      </w:pPr>
      <w:r w:rsidRPr="00CD2D84">
        <w:rPr>
          <w:sz w:val="28"/>
          <w:szCs w:val="28"/>
        </w:rPr>
        <w:t>документов, представленных сельскохозяйственным</w:t>
      </w:r>
    </w:p>
    <w:p w:rsidR="002733AA" w:rsidRPr="00CD2D84" w:rsidRDefault="002733AA" w:rsidP="00CD2D84">
      <w:pPr>
        <w:pStyle w:val="ConsPlusTitle"/>
        <w:jc w:val="center"/>
        <w:rPr>
          <w:sz w:val="28"/>
          <w:szCs w:val="28"/>
        </w:rPr>
      </w:pPr>
      <w:r w:rsidRPr="00CD2D84">
        <w:rPr>
          <w:sz w:val="28"/>
          <w:szCs w:val="28"/>
        </w:rPr>
        <w:t>товаропроизводителем для получения субсидии на уплату страховой пр</w:t>
      </w:r>
      <w:r w:rsidRPr="00CD2D84">
        <w:rPr>
          <w:sz w:val="28"/>
          <w:szCs w:val="28"/>
        </w:rPr>
        <w:t>е</w:t>
      </w:r>
      <w:r w:rsidRPr="00CD2D84">
        <w:rPr>
          <w:sz w:val="28"/>
          <w:szCs w:val="28"/>
        </w:rPr>
        <w:t>мии по договору сельскохозяйственного страхования в области растени</w:t>
      </w:r>
      <w:r w:rsidRPr="00CD2D84">
        <w:rPr>
          <w:sz w:val="28"/>
          <w:szCs w:val="28"/>
        </w:rPr>
        <w:t>е</w:t>
      </w:r>
      <w:r w:rsidRPr="00CD2D84">
        <w:rPr>
          <w:sz w:val="28"/>
          <w:szCs w:val="28"/>
        </w:rPr>
        <w:t>водства и животноводства, на расчетный счет страховой организации</w:t>
      </w:r>
    </w:p>
    <w:p w:rsidR="002733AA" w:rsidRPr="003B0DF1" w:rsidRDefault="002733AA" w:rsidP="003B0DF1">
      <w:pPr>
        <w:pStyle w:val="ConsPlusTitle"/>
        <w:jc w:val="center"/>
        <w:rPr>
          <w:b w:val="0"/>
          <w:sz w:val="20"/>
          <w:szCs w:val="20"/>
        </w:rPr>
      </w:pPr>
    </w:p>
    <w:p w:rsidR="002733AA" w:rsidRDefault="002733AA" w:rsidP="000E0A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заявителя _______________________________________________</w:t>
      </w:r>
    </w:p>
    <w:p w:rsidR="002733AA" w:rsidRDefault="002733AA" w:rsidP="000E0AC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2733AA" w:rsidRDefault="002733AA" w:rsidP="000E0A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733AA" w:rsidRPr="00A408C6" w:rsidRDefault="002733AA" w:rsidP="00A408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(ИНН,  район, город)</w:t>
      </w:r>
    </w:p>
    <w:p w:rsidR="002733AA" w:rsidRDefault="002733AA" w:rsidP="000E0AC3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2733AA" w:rsidRDefault="002733AA" w:rsidP="003B0DF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Учетно-финансовое управление </w:t>
      </w:r>
    </w:p>
    <w:p w:rsidR="002733AA" w:rsidRPr="00A130F2" w:rsidRDefault="002733AA" w:rsidP="00A13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методологии бухгалтерского учета организаций АПК</w:t>
      </w:r>
    </w:p>
    <w:p w:rsidR="002733AA" w:rsidRPr="00AB7199" w:rsidRDefault="002733AA" w:rsidP="003B0DF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Получено </w:t>
      </w:r>
      <w:r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Pr="00AB7199">
        <w:rPr>
          <w:rFonts w:ascii="Times New Roman" w:hAnsi="Times New Roman"/>
          <w:sz w:val="28"/>
          <w:szCs w:val="28"/>
          <w:lang w:eastAsia="ru-RU"/>
        </w:rPr>
        <w:t>отдел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EF3F5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делопроизводства и трудовых ресурсов АПК</w:t>
      </w:r>
    </w:p>
    <w:p w:rsidR="002733AA" w:rsidRPr="00AB7199" w:rsidRDefault="002733AA" w:rsidP="003B0DF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"____"_________ </w:t>
      </w:r>
      <w:smartTag w:uri="urn:schemas-microsoft-com:office:smarttags" w:element="metricconverter">
        <w:smartTagPr>
          <w:attr w:name="ProductID" w:val="2014 г"/>
        </w:smartTagPr>
        <w:r w:rsidRPr="00AB7199">
          <w:rPr>
            <w:rFonts w:ascii="Times New Roman" w:hAnsi="Times New Roman"/>
            <w:sz w:val="28"/>
            <w:szCs w:val="28"/>
            <w:lang w:eastAsia="ru-RU"/>
          </w:rPr>
          <w:t>20</w:t>
        </w:r>
        <w:r>
          <w:rPr>
            <w:rFonts w:ascii="Times New Roman" w:hAnsi="Times New Roman"/>
            <w:sz w:val="28"/>
            <w:szCs w:val="28"/>
            <w:lang w:val="en-US" w:eastAsia="ru-RU"/>
          </w:rPr>
          <w:t>14</w:t>
        </w:r>
        <w:r w:rsidRPr="00AB7199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AB7199">
        <w:rPr>
          <w:rFonts w:ascii="Times New Roman" w:hAnsi="Times New Roman"/>
          <w:sz w:val="28"/>
          <w:szCs w:val="28"/>
          <w:lang w:eastAsia="ru-RU"/>
        </w:rPr>
        <w:t>.                            ____________ _____________________</w:t>
      </w:r>
    </w:p>
    <w:p w:rsidR="002733AA" w:rsidRPr="00A130F2" w:rsidRDefault="002733AA" w:rsidP="00A130F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(Ф.И.О.)</w:t>
      </w:r>
    </w:p>
    <w:p w:rsidR="002733AA" w:rsidRDefault="002733AA" w:rsidP="00A130F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733AA" w:rsidRPr="00AB7199" w:rsidRDefault="002733AA" w:rsidP="000C159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ЗАКЛЮЧЕНИЕ</w:t>
      </w:r>
    </w:p>
    <w:tbl>
      <w:tblPr>
        <w:tblW w:w="9828" w:type="dxa"/>
        <w:tblInd w:w="108" w:type="dxa"/>
        <w:tblLook w:val="01E0"/>
      </w:tblPr>
      <w:tblGrid>
        <w:gridCol w:w="5328"/>
        <w:gridCol w:w="4500"/>
      </w:tblGrid>
      <w:tr w:rsidR="002733AA" w:rsidRPr="00277C0E" w:rsidTr="008A7105">
        <w:trPr>
          <w:trHeight w:val="207"/>
        </w:trPr>
        <w:tc>
          <w:tcPr>
            <w:tcW w:w="5328" w:type="dxa"/>
          </w:tcPr>
          <w:p w:rsidR="002733AA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соответствует статусу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07"/>
        </w:trPr>
        <w:tc>
          <w:tcPr>
            <w:tcW w:w="5328" w:type="dxa"/>
          </w:tcPr>
          <w:p w:rsidR="002733AA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07"/>
        </w:trPr>
        <w:tc>
          <w:tcPr>
            <w:tcW w:w="5328" w:type="dxa"/>
            <w:vMerge w:val="restart"/>
          </w:tcPr>
          <w:p w:rsidR="002733AA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</w:t>
            </w:r>
            <w:r w:rsidRPr="00AB71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Единого государственного реестра юридических лиц или Единого государственного реестра индивидуальных предпринимателей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 регистрации и постановке на налоговый учет</w:t>
            </w:r>
          </w:p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06"/>
        </w:trPr>
        <w:tc>
          <w:tcPr>
            <w:tcW w:w="5328" w:type="dxa"/>
            <w:vMerge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06"/>
        </w:trPr>
        <w:tc>
          <w:tcPr>
            <w:tcW w:w="5328" w:type="dxa"/>
            <w:vMerge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06"/>
        </w:trPr>
        <w:tc>
          <w:tcPr>
            <w:tcW w:w="5328" w:type="dxa"/>
            <w:vMerge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07"/>
        </w:trPr>
        <w:tc>
          <w:tcPr>
            <w:tcW w:w="5328" w:type="dxa"/>
            <w:vMerge w:val="restart"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</w:t>
            </w:r>
            <w:r w:rsidRPr="00AB71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 исполнении налогоплательщиком обязанности по уплате налогов, сборов, пеней, штрафов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06"/>
        </w:trPr>
        <w:tc>
          <w:tcPr>
            <w:tcW w:w="5328" w:type="dxa"/>
            <w:vMerge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06"/>
        </w:trPr>
        <w:tc>
          <w:tcPr>
            <w:tcW w:w="5328" w:type="dxa"/>
            <w:vMerge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06"/>
        </w:trPr>
        <w:tc>
          <w:tcPr>
            <w:tcW w:w="5328" w:type="dxa"/>
            <w:vMerge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79"/>
        </w:trPr>
        <w:tc>
          <w:tcPr>
            <w:tcW w:w="5328" w:type="dxa"/>
            <w:vMerge w:val="restart"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B7199">
              <w:rPr>
                <w:rFonts w:ascii="Times New Roman" w:hAnsi="Times New Roman"/>
                <w:sz w:val="24"/>
                <w:szCs w:val="24"/>
                <w:lang w:eastAsia="ru-RU"/>
              </w:rPr>
              <w:t>ведения о наличии (отсутствии) задолженности по арендной плате за землю и имущество, нах</w:t>
            </w:r>
            <w:r w:rsidRPr="00AB719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B7199">
              <w:rPr>
                <w:rFonts w:ascii="Times New Roman" w:hAnsi="Times New Roman"/>
                <w:sz w:val="24"/>
                <w:szCs w:val="24"/>
                <w:lang w:eastAsia="ru-RU"/>
              </w:rPr>
              <w:t>дящееся в собственности Краснодарского края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77"/>
        </w:trPr>
        <w:tc>
          <w:tcPr>
            <w:tcW w:w="5328" w:type="dxa"/>
            <w:vMerge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77"/>
        </w:trPr>
        <w:tc>
          <w:tcPr>
            <w:tcW w:w="5328" w:type="dxa"/>
            <w:vMerge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3AA" w:rsidRPr="00277C0E" w:rsidTr="008A7105">
        <w:trPr>
          <w:trHeight w:val="277"/>
        </w:trPr>
        <w:tc>
          <w:tcPr>
            <w:tcW w:w="5328" w:type="dxa"/>
            <w:vMerge/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2733AA" w:rsidRPr="00AB7199" w:rsidRDefault="002733AA" w:rsidP="008A7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733AA" w:rsidRDefault="002733AA" w:rsidP="003B0DF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                   ____________ _____________________</w:t>
      </w:r>
    </w:p>
    <w:p w:rsidR="002733AA" w:rsidRDefault="002733AA" w:rsidP="003B0DF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(подпись)                                (Ф.И.О.)</w:t>
      </w:r>
    </w:p>
    <w:p w:rsidR="002733AA" w:rsidRDefault="002733AA" w:rsidP="003B0DF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EF3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методологии бухгалтерского учета организаций АПК</w:t>
      </w:r>
      <w:bookmarkStart w:id="0" w:name="_GoBack"/>
      <w:bookmarkEnd w:id="0"/>
    </w:p>
    <w:p w:rsidR="002733AA" w:rsidRDefault="002733AA" w:rsidP="003B0DF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__________20</w:t>
      </w:r>
      <w:r>
        <w:rPr>
          <w:rFonts w:ascii="Times New Roman" w:hAnsi="Times New Roman" w:cs="Times New Roman"/>
          <w:sz w:val="28"/>
          <w:szCs w:val="28"/>
          <w:lang w:val="en-US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____________ _____________________</w:t>
      </w:r>
    </w:p>
    <w:p w:rsidR="002733AA" w:rsidRDefault="002733AA" w:rsidP="003B0DF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(подпись)                                (Ф.И.О.)</w:t>
      </w:r>
    </w:p>
    <w:p w:rsidR="002733AA" w:rsidRDefault="002733AA" w:rsidP="003B0DF1">
      <w:pPr>
        <w:pStyle w:val="ConsPlusNonformat"/>
        <w:rPr>
          <w:rFonts w:ascii="Times New Roman" w:hAnsi="Times New Roman" w:cs="Times New Roman"/>
        </w:rPr>
      </w:pPr>
    </w:p>
    <w:p w:rsidR="002733AA" w:rsidRDefault="002733AA" w:rsidP="003B0DF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Передано в управление ________________________________________________</w:t>
      </w:r>
    </w:p>
    <w:p w:rsidR="002733AA" w:rsidRDefault="002733AA" w:rsidP="003B0DF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"____"_________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14</w:t>
        </w:r>
        <w:r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 w:cs="Times New Roman"/>
          <w:sz w:val="28"/>
          <w:szCs w:val="28"/>
        </w:rPr>
        <w:t>.                            ____________ _____________________</w:t>
      </w:r>
    </w:p>
    <w:p w:rsidR="002733AA" w:rsidRDefault="002733AA" w:rsidP="003B0DF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(подпись)                                 (Ф.И.О.)</w:t>
      </w:r>
    </w:p>
    <w:p w:rsidR="002733AA" w:rsidRPr="003B0DF1" w:rsidRDefault="002733AA" w:rsidP="00A408C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733AA" w:rsidRDefault="002733AA" w:rsidP="00A408C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B7199">
        <w:rPr>
          <w:rFonts w:ascii="Times New Roman" w:hAnsi="Times New Roman"/>
          <w:b/>
          <w:bCs/>
          <w:sz w:val="28"/>
          <w:szCs w:val="28"/>
          <w:lang w:eastAsia="ru-RU"/>
        </w:rPr>
        <w:t>Управление растениеводства</w:t>
      </w:r>
    </w:p>
    <w:p w:rsidR="002733AA" w:rsidRPr="00AB7199" w:rsidRDefault="002733AA" w:rsidP="003B0DF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Получено </w:t>
      </w:r>
      <w:r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Pr="00AB7199">
        <w:rPr>
          <w:rFonts w:ascii="Times New Roman" w:hAnsi="Times New Roman"/>
          <w:sz w:val="28"/>
          <w:szCs w:val="28"/>
          <w:lang w:eastAsia="ru-RU"/>
        </w:rPr>
        <w:t>отдел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EF3F5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методологии бухгалтерского учета организаций АПК</w:t>
      </w:r>
    </w:p>
    <w:p w:rsidR="002733AA" w:rsidRPr="00AB7199" w:rsidRDefault="002733AA" w:rsidP="003B0DF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"____"_________ </w:t>
      </w:r>
      <w:smartTag w:uri="urn:schemas-microsoft-com:office:smarttags" w:element="metricconverter">
        <w:smartTagPr>
          <w:attr w:name="ProductID" w:val="2014 г"/>
        </w:smartTagPr>
        <w:r w:rsidRPr="00AB7199">
          <w:rPr>
            <w:rFonts w:ascii="Times New Roman" w:hAnsi="Times New Roman"/>
            <w:sz w:val="28"/>
            <w:szCs w:val="28"/>
            <w:lang w:eastAsia="ru-RU"/>
          </w:rPr>
          <w:t>20</w:t>
        </w:r>
        <w:r>
          <w:rPr>
            <w:rFonts w:ascii="Times New Roman" w:hAnsi="Times New Roman"/>
            <w:sz w:val="28"/>
            <w:szCs w:val="28"/>
            <w:lang w:val="en-US" w:eastAsia="ru-RU"/>
          </w:rPr>
          <w:t>14</w:t>
        </w:r>
        <w:r w:rsidRPr="00AB7199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AB7199">
        <w:rPr>
          <w:rFonts w:ascii="Times New Roman" w:hAnsi="Times New Roman"/>
          <w:sz w:val="28"/>
          <w:szCs w:val="28"/>
          <w:lang w:eastAsia="ru-RU"/>
        </w:rPr>
        <w:t>.                            ____________ _____________________</w:t>
      </w:r>
    </w:p>
    <w:p w:rsidR="002733AA" w:rsidRPr="00A130F2" w:rsidRDefault="002733AA" w:rsidP="00A130F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(Ф.И.О.)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ЗАКЛЮЧЕНИЕ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Ответственный исполнитель                    ____________ 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2733AA" w:rsidRPr="003A016E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A016E">
        <w:rPr>
          <w:rFonts w:ascii="Times New Roman" w:hAnsi="Times New Roman"/>
          <w:sz w:val="28"/>
          <w:szCs w:val="28"/>
          <w:lang w:eastAsia="ru-RU"/>
        </w:rPr>
        <w:t xml:space="preserve">Начальник отдела </w:t>
      </w:r>
    </w:p>
    <w:p w:rsidR="002733AA" w:rsidRPr="003A016E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A016E">
        <w:rPr>
          <w:rFonts w:ascii="Times New Roman" w:hAnsi="Times New Roman"/>
          <w:sz w:val="28"/>
          <w:szCs w:val="28"/>
          <w:lang w:eastAsia="ru-RU"/>
        </w:rPr>
        <w:t>"___" __________20</w:t>
      </w:r>
      <w:r>
        <w:rPr>
          <w:rFonts w:ascii="Times New Roman" w:hAnsi="Times New Roman"/>
          <w:sz w:val="28"/>
          <w:szCs w:val="28"/>
          <w:lang w:val="en-US" w:eastAsia="ru-RU"/>
        </w:rPr>
        <w:t>14</w:t>
      </w:r>
      <w:r w:rsidRPr="003A016E">
        <w:rPr>
          <w:rFonts w:ascii="Times New Roman" w:hAnsi="Times New Roman"/>
          <w:sz w:val="28"/>
          <w:szCs w:val="28"/>
          <w:lang w:eastAsia="ru-RU"/>
        </w:rPr>
        <w:t>г.                            ____________ _____________________</w:t>
      </w:r>
    </w:p>
    <w:p w:rsidR="002733AA" w:rsidRPr="003A016E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A016E">
        <w:rPr>
          <w:rFonts w:ascii="Times New Roman" w:hAnsi="Times New Roman"/>
          <w:sz w:val="20"/>
          <w:szCs w:val="20"/>
          <w:lang w:eastAsia="ru-RU"/>
        </w:rPr>
        <w:tab/>
      </w:r>
      <w:r w:rsidRPr="003A016E">
        <w:rPr>
          <w:rFonts w:ascii="Times New Roman" w:hAnsi="Times New Roman"/>
          <w:sz w:val="20"/>
          <w:szCs w:val="20"/>
          <w:lang w:eastAsia="ru-RU"/>
        </w:rPr>
        <w:tab/>
      </w:r>
      <w:r w:rsidRPr="003A016E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Передано в отдел </w:t>
      </w:r>
      <w:r>
        <w:rPr>
          <w:rFonts w:ascii="Times New Roman" w:hAnsi="Times New Roman"/>
          <w:sz w:val="28"/>
          <w:szCs w:val="28"/>
        </w:rPr>
        <w:t>субсидий отдельных отраслей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"____"_________ </w:t>
      </w:r>
      <w:smartTag w:uri="urn:schemas-microsoft-com:office:smarttags" w:element="metricconverter">
        <w:smartTagPr>
          <w:attr w:name="ProductID" w:val="2014 г"/>
        </w:smartTagPr>
        <w:r w:rsidRPr="00AB7199">
          <w:rPr>
            <w:rFonts w:ascii="Times New Roman" w:hAnsi="Times New Roman"/>
            <w:sz w:val="28"/>
            <w:szCs w:val="28"/>
            <w:lang w:eastAsia="ru-RU"/>
          </w:rPr>
          <w:t>20</w:t>
        </w:r>
        <w:r>
          <w:rPr>
            <w:rFonts w:ascii="Times New Roman" w:hAnsi="Times New Roman"/>
            <w:sz w:val="28"/>
            <w:szCs w:val="28"/>
            <w:lang w:val="en-US" w:eastAsia="ru-RU"/>
          </w:rPr>
          <w:t>14</w:t>
        </w:r>
        <w:r w:rsidRPr="00AB7199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AB7199">
        <w:rPr>
          <w:rFonts w:ascii="Times New Roman" w:hAnsi="Times New Roman"/>
          <w:sz w:val="28"/>
          <w:szCs w:val="28"/>
          <w:lang w:eastAsia="ru-RU"/>
        </w:rPr>
        <w:t>.                            ____________ _____________________</w:t>
      </w:r>
    </w:p>
    <w:p w:rsidR="002733AA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2733AA" w:rsidRDefault="002733AA" w:rsidP="003B0DF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2733AA" w:rsidRDefault="002733AA" w:rsidP="00A130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животноводства и государственного племенного надзора</w:t>
      </w:r>
    </w:p>
    <w:p w:rsidR="002733AA" w:rsidRPr="00AB7199" w:rsidRDefault="002733AA" w:rsidP="002B4D5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Получено </w:t>
      </w:r>
      <w:r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Pr="00AB7199">
        <w:rPr>
          <w:rFonts w:ascii="Times New Roman" w:hAnsi="Times New Roman"/>
          <w:sz w:val="28"/>
          <w:szCs w:val="28"/>
          <w:lang w:eastAsia="ru-RU"/>
        </w:rPr>
        <w:t>отдел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EF3F5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методологии бухгалтерского учета организаций АПК</w:t>
      </w:r>
    </w:p>
    <w:p w:rsidR="002733AA" w:rsidRPr="00AB7199" w:rsidRDefault="002733AA" w:rsidP="002B4D5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"____"_________ </w:t>
      </w:r>
      <w:smartTag w:uri="urn:schemas-microsoft-com:office:smarttags" w:element="metricconverter">
        <w:smartTagPr>
          <w:attr w:name="ProductID" w:val="2014 г"/>
        </w:smartTagPr>
        <w:r w:rsidRPr="00AB7199">
          <w:rPr>
            <w:rFonts w:ascii="Times New Roman" w:hAnsi="Times New Roman"/>
            <w:sz w:val="28"/>
            <w:szCs w:val="28"/>
            <w:lang w:eastAsia="ru-RU"/>
          </w:rPr>
          <w:t>20</w:t>
        </w:r>
        <w:r>
          <w:rPr>
            <w:rFonts w:ascii="Times New Roman" w:hAnsi="Times New Roman"/>
            <w:sz w:val="28"/>
            <w:szCs w:val="28"/>
            <w:lang w:val="en-US" w:eastAsia="ru-RU"/>
          </w:rPr>
          <w:t>14</w:t>
        </w:r>
        <w:r w:rsidRPr="00AB7199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AB7199">
        <w:rPr>
          <w:rFonts w:ascii="Times New Roman" w:hAnsi="Times New Roman"/>
          <w:sz w:val="28"/>
          <w:szCs w:val="28"/>
          <w:lang w:eastAsia="ru-RU"/>
        </w:rPr>
        <w:t>.                            ____________ _____________________</w:t>
      </w:r>
    </w:p>
    <w:p w:rsidR="002733AA" w:rsidRPr="00A130F2" w:rsidRDefault="002733AA" w:rsidP="00A130F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(Ф.И.О.)</w:t>
      </w:r>
    </w:p>
    <w:p w:rsidR="002733AA" w:rsidRPr="00AB7199" w:rsidRDefault="002733AA" w:rsidP="002B4D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ЗАКЛЮЧЕНИЕ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Ответственный исполнитель                    ____________ _____________________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2733AA" w:rsidRPr="003A016E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A016E">
        <w:rPr>
          <w:rFonts w:ascii="Times New Roman" w:hAnsi="Times New Roman"/>
          <w:sz w:val="28"/>
          <w:szCs w:val="28"/>
          <w:lang w:eastAsia="ru-RU"/>
        </w:rPr>
        <w:t xml:space="preserve">Начальник отдела </w:t>
      </w:r>
    </w:p>
    <w:p w:rsidR="002733AA" w:rsidRPr="003A016E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A016E">
        <w:rPr>
          <w:rFonts w:ascii="Times New Roman" w:hAnsi="Times New Roman"/>
          <w:sz w:val="28"/>
          <w:szCs w:val="28"/>
          <w:lang w:eastAsia="ru-RU"/>
        </w:rPr>
        <w:t>"___" __________20</w:t>
      </w:r>
      <w:r>
        <w:rPr>
          <w:rFonts w:ascii="Times New Roman" w:hAnsi="Times New Roman"/>
          <w:sz w:val="28"/>
          <w:szCs w:val="28"/>
          <w:lang w:val="en-US" w:eastAsia="ru-RU"/>
        </w:rPr>
        <w:t>14</w:t>
      </w:r>
      <w:r w:rsidRPr="003A016E">
        <w:rPr>
          <w:rFonts w:ascii="Times New Roman" w:hAnsi="Times New Roman"/>
          <w:sz w:val="28"/>
          <w:szCs w:val="28"/>
          <w:lang w:eastAsia="ru-RU"/>
        </w:rPr>
        <w:t>г.                            ____________ _____________________</w:t>
      </w:r>
    </w:p>
    <w:p w:rsidR="002733AA" w:rsidRPr="003A016E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A016E">
        <w:rPr>
          <w:rFonts w:ascii="Times New Roman" w:hAnsi="Times New Roman"/>
          <w:sz w:val="20"/>
          <w:szCs w:val="20"/>
          <w:lang w:eastAsia="ru-RU"/>
        </w:rPr>
        <w:tab/>
      </w:r>
      <w:r w:rsidRPr="003A016E">
        <w:rPr>
          <w:rFonts w:ascii="Times New Roman" w:hAnsi="Times New Roman"/>
          <w:sz w:val="20"/>
          <w:szCs w:val="20"/>
          <w:lang w:eastAsia="ru-RU"/>
        </w:rPr>
        <w:tab/>
      </w:r>
      <w:r w:rsidRPr="003A016E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2733AA" w:rsidRPr="00AB7199" w:rsidRDefault="002733AA" w:rsidP="00A408C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Передано в отдел </w:t>
      </w:r>
      <w:r>
        <w:rPr>
          <w:rFonts w:ascii="Times New Roman" w:hAnsi="Times New Roman"/>
          <w:sz w:val="28"/>
          <w:szCs w:val="28"/>
        </w:rPr>
        <w:t>субсидий отдельных отраслей</w:t>
      </w:r>
      <w:r w:rsidRPr="00AB7199">
        <w:rPr>
          <w:rFonts w:ascii="Times New Roman" w:hAnsi="Times New Roman"/>
          <w:sz w:val="28"/>
          <w:szCs w:val="28"/>
          <w:lang w:eastAsia="ru-RU"/>
        </w:rPr>
        <w:t>"____"_________ 20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AB7199">
        <w:rPr>
          <w:rFonts w:ascii="Times New Roman" w:hAnsi="Times New Roman"/>
          <w:sz w:val="28"/>
          <w:szCs w:val="28"/>
          <w:lang w:eastAsia="ru-RU"/>
        </w:rPr>
        <w:t xml:space="preserve"> г.                            </w:t>
      </w:r>
    </w:p>
    <w:p w:rsidR="002733AA" w:rsidRPr="00AB7199" w:rsidRDefault="002733AA" w:rsidP="002B628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"____"_________ </w:t>
      </w:r>
      <w:smartTag w:uri="urn:schemas-microsoft-com:office:smarttags" w:element="metricconverter">
        <w:smartTagPr>
          <w:attr w:name="ProductID" w:val="2014 г"/>
        </w:smartTagPr>
        <w:r w:rsidRPr="00AB7199">
          <w:rPr>
            <w:rFonts w:ascii="Times New Roman" w:hAnsi="Times New Roman"/>
            <w:sz w:val="28"/>
            <w:szCs w:val="28"/>
            <w:lang w:eastAsia="ru-RU"/>
          </w:rPr>
          <w:t>20</w:t>
        </w:r>
        <w:r>
          <w:rPr>
            <w:rFonts w:ascii="Times New Roman" w:hAnsi="Times New Roman"/>
            <w:sz w:val="28"/>
            <w:szCs w:val="28"/>
            <w:lang w:val="en-US" w:eastAsia="ru-RU"/>
          </w:rPr>
          <w:t>14</w:t>
        </w:r>
        <w:r w:rsidRPr="00AB7199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AB7199">
        <w:rPr>
          <w:rFonts w:ascii="Times New Roman" w:hAnsi="Times New Roman"/>
          <w:sz w:val="28"/>
          <w:szCs w:val="28"/>
          <w:lang w:eastAsia="ru-RU"/>
        </w:rPr>
        <w:t>.                            ____________ _____________________</w:t>
      </w:r>
    </w:p>
    <w:p w:rsidR="002733AA" w:rsidRDefault="002733AA" w:rsidP="002B628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2733AA" w:rsidRPr="002B4D5B" w:rsidRDefault="002733AA" w:rsidP="002B4D5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Учетно-финансовое управление </w:t>
      </w:r>
    </w:p>
    <w:p w:rsidR="002733AA" w:rsidRDefault="002733AA" w:rsidP="000E0A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субсидий отдельных отраслей</w:t>
      </w:r>
    </w:p>
    <w:p w:rsidR="002733AA" w:rsidRPr="00AB7199" w:rsidRDefault="002733AA" w:rsidP="008A710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Получено </w:t>
      </w:r>
      <w:r>
        <w:rPr>
          <w:rFonts w:ascii="Times New Roman" w:hAnsi="Times New Roman"/>
          <w:sz w:val="28"/>
          <w:szCs w:val="28"/>
          <w:lang w:eastAsia="ru-RU"/>
        </w:rPr>
        <w:t>из управления _______________________________________________</w:t>
      </w:r>
    </w:p>
    <w:p w:rsidR="002733AA" w:rsidRPr="00AB7199" w:rsidRDefault="002733AA" w:rsidP="008A710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 xml:space="preserve">"____"_________ </w:t>
      </w:r>
      <w:smartTag w:uri="urn:schemas-microsoft-com:office:smarttags" w:element="metricconverter">
        <w:smartTagPr>
          <w:attr w:name="ProductID" w:val="2014 г"/>
        </w:smartTagPr>
        <w:r w:rsidRPr="00AB7199">
          <w:rPr>
            <w:rFonts w:ascii="Times New Roman" w:hAnsi="Times New Roman"/>
            <w:sz w:val="28"/>
            <w:szCs w:val="28"/>
            <w:lang w:eastAsia="ru-RU"/>
          </w:rPr>
          <w:t>20</w:t>
        </w:r>
        <w:r>
          <w:rPr>
            <w:rFonts w:ascii="Times New Roman" w:hAnsi="Times New Roman"/>
            <w:sz w:val="28"/>
            <w:szCs w:val="28"/>
            <w:lang w:val="en-US" w:eastAsia="ru-RU"/>
          </w:rPr>
          <w:t>14</w:t>
        </w:r>
        <w:r w:rsidRPr="00AB7199"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 w:rsidRPr="00AB7199">
        <w:rPr>
          <w:rFonts w:ascii="Times New Roman" w:hAnsi="Times New Roman"/>
          <w:sz w:val="28"/>
          <w:szCs w:val="28"/>
          <w:lang w:eastAsia="ru-RU"/>
        </w:rPr>
        <w:t>.                            ____________ _____________________</w:t>
      </w:r>
    </w:p>
    <w:p w:rsidR="002733AA" w:rsidRPr="00A130F2" w:rsidRDefault="002733AA" w:rsidP="008A710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(Ф.И.О.)</w:t>
      </w:r>
    </w:p>
    <w:p w:rsidR="002733AA" w:rsidRDefault="002733AA" w:rsidP="000E0A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733AA" w:rsidRDefault="002733AA" w:rsidP="000E0A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2733AA" w:rsidRDefault="002733AA" w:rsidP="000E0A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733AA" w:rsidRDefault="002733AA" w:rsidP="000E0A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733AA" w:rsidRDefault="002733AA" w:rsidP="000E0A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733AA" w:rsidRDefault="002733AA" w:rsidP="000E0A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733AA" w:rsidRDefault="002733AA" w:rsidP="000E0A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733AA" w:rsidRPr="00DE1B07" w:rsidRDefault="002733AA" w:rsidP="000E0A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733AA" w:rsidRPr="00AB7199" w:rsidRDefault="002733AA" w:rsidP="008A710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B7199">
        <w:rPr>
          <w:rFonts w:ascii="Times New Roman" w:hAnsi="Times New Roman"/>
          <w:sz w:val="28"/>
          <w:szCs w:val="28"/>
          <w:lang w:eastAsia="ru-RU"/>
        </w:rPr>
        <w:t>Ответственный исполнитель                    ____________ _____________________</w:t>
      </w:r>
    </w:p>
    <w:p w:rsidR="002733AA" w:rsidRPr="00AB7199" w:rsidRDefault="002733AA" w:rsidP="008A710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</w:r>
      <w:r w:rsidRPr="00AB7199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2733AA" w:rsidRPr="003A016E" w:rsidRDefault="002733AA" w:rsidP="008A710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A016E">
        <w:rPr>
          <w:rFonts w:ascii="Times New Roman" w:hAnsi="Times New Roman"/>
          <w:sz w:val="28"/>
          <w:szCs w:val="28"/>
          <w:lang w:eastAsia="ru-RU"/>
        </w:rPr>
        <w:t xml:space="preserve">Начальник отдела </w:t>
      </w:r>
      <w:r>
        <w:rPr>
          <w:rFonts w:ascii="Times New Roman" w:hAnsi="Times New Roman"/>
          <w:sz w:val="28"/>
          <w:szCs w:val="28"/>
        </w:rPr>
        <w:t>субсидий отдельных отраслей</w:t>
      </w:r>
    </w:p>
    <w:p w:rsidR="002733AA" w:rsidRPr="003A016E" w:rsidRDefault="002733AA" w:rsidP="008A710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A016E">
        <w:rPr>
          <w:rFonts w:ascii="Times New Roman" w:hAnsi="Times New Roman"/>
          <w:sz w:val="28"/>
          <w:szCs w:val="28"/>
          <w:lang w:eastAsia="ru-RU"/>
        </w:rPr>
        <w:t>"___" __________20</w:t>
      </w:r>
      <w:r w:rsidRPr="00EF3F59">
        <w:rPr>
          <w:rFonts w:ascii="Times New Roman" w:hAnsi="Times New Roman"/>
          <w:sz w:val="28"/>
          <w:szCs w:val="28"/>
          <w:lang w:eastAsia="ru-RU"/>
        </w:rPr>
        <w:t>14</w:t>
      </w:r>
      <w:r w:rsidRPr="003A016E">
        <w:rPr>
          <w:rFonts w:ascii="Times New Roman" w:hAnsi="Times New Roman"/>
          <w:sz w:val="28"/>
          <w:szCs w:val="28"/>
          <w:lang w:eastAsia="ru-RU"/>
        </w:rPr>
        <w:t>г.                            ____________ _____________________</w:t>
      </w:r>
    </w:p>
    <w:p w:rsidR="002733AA" w:rsidRPr="003A016E" w:rsidRDefault="002733AA" w:rsidP="008A710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A016E">
        <w:rPr>
          <w:rFonts w:ascii="Times New Roman" w:hAnsi="Times New Roman"/>
          <w:sz w:val="20"/>
          <w:szCs w:val="20"/>
          <w:lang w:eastAsia="ru-RU"/>
        </w:rPr>
        <w:tab/>
      </w:r>
      <w:r w:rsidRPr="003A016E">
        <w:rPr>
          <w:rFonts w:ascii="Times New Roman" w:hAnsi="Times New Roman"/>
          <w:sz w:val="20"/>
          <w:szCs w:val="20"/>
          <w:lang w:eastAsia="ru-RU"/>
        </w:rPr>
        <w:tab/>
      </w:r>
      <w:r w:rsidRPr="003A016E">
        <w:rPr>
          <w:rFonts w:ascii="Times New Roman" w:hAnsi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2733AA" w:rsidRPr="002B1A2F" w:rsidRDefault="002733AA" w:rsidP="000E0AC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733AA" w:rsidRPr="008E7294" w:rsidRDefault="002733AA" w:rsidP="00013F3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2733AA" w:rsidRPr="008E7294" w:rsidSect="00013F34">
      <w:headerReference w:type="default" r:id="rId6"/>
      <w:footerReference w:type="default" r:id="rId7"/>
      <w:headerReference w:type="firs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3AA" w:rsidRDefault="002733AA" w:rsidP="00E7013C">
      <w:pPr>
        <w:spacing w:line="240" w:lineRule="auto"/>
      </w:pPr>
      <w:r>
        <w:separator/>
      </w:r>
    </w:p>
  </w:endnote>
  <w:endnote w:type="continuationSeparator" w:id="1">
    <w:p w:rsidR="002733AA" w:rsidRDefault="002733AA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3AA" w:rsidRDefault="002733AA">
    <w:pPr>
      <w:pStyle w:val="Footer"/>
      <w:jc w:val="center"/>
    </w:pPr>
  </w:p>
  <w:p w:rsidR="002733AA" w:rsidRDefault="002733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3AA" w:rsidRDefault="002733AA" w:rsidP="00E7013C">
      <w:pPr>
        <w:spacing w:line="240" w:lineRule="auto"/>
      </w:pPr>
      <w:r>
        <w:separator/>
      </w:r>
    </w:p>
  </w:footnote>
  <w:footnote w:type="continuationSeparator" w:id="1">
    <w:p w:rsidR="002733AA" w:rsidRDefault="002733AA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3AA" w:rsidRPr="00013F34" w:rsidRDefault="002733AA">
    <w:pPr>
      <w:pStyle w:val="Header"/>
      <w:jc w:val="center"/>
      <w:rPr>
        <w:rFonts w:ascii="Times New Roman" w:hAnsi="Times New Roman"/>
        <w:sz w:val="28"/>
        <w:szCs w:val="28"/>
      </w:rPr>
    </w:pPr>
    <w:r w:rsidRPr="00013F34">
      <w:rPr>
        <w:rFonts w:ascii="Times New Roman" w:hAnsi="Times New Roman"/>
        <w:sz w:val="28"/>
        <w:szCs w:val="28"/>
      </w:rPr>
      <w:fldChar w:fldCharType="begin"/>
    </w:r>
    <w:r w:rsidRPr="00013F34">
      <w:rPr>
        <w:rFonts w:ascii="Times New Roman" w:hAnsi="Times New Roman"/>
        <w:sz w:val="28"/>
        <w:szCs w:val="28"/>
      </w:rPr>
      <w:instrText>PAGE   \* MERGEFORMAT</w:instrText>
    </w:r>
    <w:r w:rsidRPr="00013F34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013F34">
      <w:rPr>
        <w:rFonts w:ascii="Times New Roman" w:hAnsi="Times New Roman"/>
        <w:sz w:val="28"/>
        <w:szCs w:val="28"/>
      </w:rPr>
      <w:fldChar w:fldCharType="end"/>
    </w:r>
  </w:p>
  <w:p w:rsidR="002733AA" w:rsidRDefault="002733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3AA" w:rsidRPr="00E7013C" w:rsidRDefault="002733AA">
    <w:pPr>
      <w:pStyle w:val="Header"/>
      <w:jc w:val="center"/>
      <w:rPr>
        <w:rFonts w:ascii="Times New Roman" w:hAnsi="Times New Roman"/>
        <w:sz w:val="28"/>
        <w:szCs w:val="28"/>
      </w:rPr>
    </w:pPr>
  </w:p>
  <w:p w:rsidR="002733AA" w:rsidRDefault="002733A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82"/>
    <w:rsid w:val="00013F34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592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F2F3A"/>
    <w:rsid w:val="000F382D"/>
    <w:rsid w:val="00101A8C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33AA"/>
    <w:rsid w:val="00274A5E"/>
    <w:rsid w:val="00276D89"/>
    <w:rsid w:val="00276F8E"/>
    <w:rsid w:val="00277C0E"/>
    <w:rsid w:val="00280BA4"/>
    <w:rsid w:val="00287ABD"/>
    <w:rsid w:val="00296E85"/>
    <w:rsid w:val="00297B2C"/>
    <w:rsid w:val="002B1A2F"/>
    <w:rsid w:val="002B25E1"/>
    <w:rsid w:val="002B4D5B"/>
    <w:rsid w:val="002B628C"/>
    <w:rsid w:val="002C18FF"/>
    <w:rsid w:val="002C24D2"/>
    <w:rsid w:val="002C5E82"/>
    <w:rsid w:val="002E1297"/>
    <w:rsid w:val="002E180D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5DC2"/>
    <w:rsid w:val="003A016E"/>
    <w:rsid w:val="003B0A3B"/>
    <w:rsid w:val="003B0C42"/>
    <w:rsid w:val="003B0DF1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7900"/>
    <w:rsid w:val="004533B8"/>
    <w:rsid w:val="0045623E"/>
    <w:rsid w:val="00460E23"/>
    <w:rsid w:val="00480B18"/>
    <w:rsid w:val="00491D9C"/>
    <w:rsid w:val="00494736"/>
    <w:rsid w:val="004B5EA7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1DB6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36C8"/>
    <w:rsid w:val="00584C8C"/>
    <w:rsid w:val="005A11D0"/>
    <w:rsid w:val="005A24C8"/>
    <w:rsid w:val="005A2CD5"/>
    <w:rsid w:val="005B3596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63AB"/>
    <w:rsid w:val="00662C81"/>
    <w:rsid w:val="00664290"/>
    <w:rsid w:val="00665972"/>
    <w:rsid w:val="00673160"/>
    <w:rsid w:val="00675478"/>
    <w:rsid w:val="00694423"/>
    <w:rsid w:val="0069748F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B15A5"/>
    <w:rsid w:val="007B458A"/>
    <w:rsid w:val="007B7508"/>
    <w:rsid w:val="007E121E"/>
    <w:rsid w:val="007E1FEE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329ED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A7105"/>
    <w:rsid w:val="008B3182"/>
    <w:rsid w:val="008C74B3"/>
    <w:rsid w:val="008C7ECE"/>
    <w:rsid w:val="008D056A"/>
    <w:rsid w:val="008D5D68"/>
    <w:rsid w:val="008D6D5F"/>
    <w:rsid w:val="008E4742"/>
    <w:rsid w:val="008E7294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15609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130F2"/>
    <w:rsid w:val="00A213A5"/>
    <w:rsid w:val="00A30DA2"/>
    <w:rsid w:val="00A32D39"/>
    <w:rsid w:val="00A359CE"/>
    <w:rsid w:val="00A408C6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34D7"/>
    <w:rsid w:val="00AB5E9B"/>
    <w:rsid w:val="00AB7199"/>
    <w:rsid w:val="00AC596E"/>
    <w:rsid w:val="00AC5C5F"/>
    <w:rsid w:val="00AC6088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3002"/>
    <w:rsid w:val="00B71A2F"/>
    <w:rsid w:val="00B76FFB"/>
    <w:rsid w:val="00B812AB"/>
    <w:rsid w:val="00B86DA8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D081D"/>
    <w:rsid w:val="00CD2D84"/>
    <w:rsid w:val="00CE3968"/>
    <w:rsid w:val="00CE40E3"/>
    <w:rsid w:val="00CF5AB4"/>
    <w:rsid w:val="00CF6BB7"/>
    <w:rsid w:val="00D000FC"/>
    <w:rsid w:val="00D04269"/>
    <w:rsid w:val="00D06FC3"/>
    <w:rsid w:val="00D06FEE"/>
    <w:rsid w:val="00D1158E"/>
    <w:rsid w:val="00D13813"/>
    <w:rsid w:val="00D17BF5"/>
    <w:rsid w:val="00D21B19"/>
    <w:rsid w:val="00D23FE9"/>
    <w:rsid w:val="00D26B5F"/>
    <w:rsid w:val="00D327FD"/>
    <w:rsid w:val="00D333F4"/>
    <w:rsid w:val="00D36F9C"/>
    <w:rsid w:val="00D41741"/>
    <w:rsid w:val="00D4220C"/>
    <w:rsid w:val="00D505AF"/>
    <w:rsid w:val="00D545AE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1B07"/>
    <w:rsid w:val="00DE4DF5"/>
    <w:rsid w:val="00DE6EB4"/>
    <w:rsid w:val="00DF1DE0"/>
    <w:rsid w:val="00DF36B7"/>
    <w:rsid w:val="00DF4AA5"/>
    <w:rsid w:val="00E0284C"/>
    <w:rsid w:val="00E0376D"/>
    <w:rsid w:val="00E05160"/>
    <w:rsid w:val="00E1141F"/>
    <w:rsid w:val="00E132E9"/>
    <w:rsid w:val="00E15AAD"/>
    <w:rsid w:val="00E234BF"/>
    <w:rsid w:val="00E27BB9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3F59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4492B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1419"/>
    <w:rsid w:val="00FD4789"/>
    <w:rsid w:val="00FD7002"/>
    <w:rsid w:val="00FD7EA9"/>
    <w:rsid w:val="00FE7A6B"/>
    <w:rsid w:val="00FF2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D0"/>
    <w:pPr>
      <w:spacing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173D9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3316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0">
    <w:name w:val="Знак Знак Знак1 Знак"/>
    <w:basedOn w:val="Normal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5171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171E1"/>
    <w:rPr>
      <w:rFonts w:cs="Times New Roman"/>
    </w:rPr>
  </w:style>
  <w:style w:type="paragraph" w:customStyle="1" w:styleId="2">
    <w:name w:val="Знак2"/>
    <w:basedOn w:val="Normal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B6C08"/>
    <w:rPr>
      <w:rFonts w:cs="Times New Roman"/>
    </w:rPr>
  </w:style>
  <w:style w:type="paragraph" w:customStyle="1" w:styleId="headertext">
    <w:name w:val="header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BE10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6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639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39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0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0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1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638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38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39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0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2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3415</TotalTime>
  <Pages>3</Pages>
  <Words>904</Words>
  <Characters>5156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Shagay</cp:lastModifiedBy>
  <cp:revision>392</cp:revision>
  <cp:lastPrinted>2013-12-20T06:03:00Z</cp:lastPrinted>
  <dcterms:created xsi:type="dcterms:W3CDTF">2013-10-21T14:09:00Z</dcterms:created>
  <dcterms:modified xsi:type="dcterms:W3CDTF">2014-04-18T08:05:00Z</dcterms:modified>
</cp:coreProperties>
</file>